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9EE" w:rsidRPr="00807C9B" w:rsidRDefault="003449EE" w:rsidP="003449E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Richard del DALE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 (fl.1449)</w:t>
      </w:r>
    </w:p>
    <w:p w:rsidR="003449EE" w:rsidRPr="00807C9B" w:rsidRDefault="003449EE" w:rsidP="003449E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</w:t>
      </w:r>
    </w:p>
    <w:p w:rsidR="003449EE" w:rsidRPr="00807C9B" w:rsidRDefault="003449EE" w:rsidP="003449E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3449EE" w:rsidRPr="00807C9B" w:rsidRDefault="003449EE" w:rsidP="003449E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3449EE" w:rsidRPr="00807C9B" w:rsidRDefault="003449EE" w:rsidP="003449EE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3449EE" w:rsidRPr="00807C9B" w:rsidRDefault="003449EE" w:rsidP="003449E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3449EE" w:rsidRPr="00807C9B" w:rsidRDefault="003449EE" w:rsidP="003449EE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3449EE" w:rsidRPr="00807C9B" w:rsidRDefault="003449EE" w:rsidP="003449EE">
      <w:pPr>
        <w:pStyle w:val="Body"/>
        <w:rPr>
          <w:rFonts w:ascii="Times New Roman" w:eastAsia="Chalkduster" w:hAnsi="Times New Roman" w:cs="Times New Roman"/>
          <w:sz w:val="24"/>
          <w:szCs w:val="24"/>
          <w:u w:val="single"/>
        </w:rPr>
      </w:pPr>
      <w:r w:rsidRPr="00807C9B">
        <w:rPr>
          <w:rFonts w:ascii="Times New Roman" w:hAnsi="Times New Roman" w:cs="Times New Roman"/>
          <w:sz w:val="24"/>
          <w:szCs w:val="24"/>
        </w:rPr>
        <w:t>9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9EE" w:rsidRDefault="003449EE" w:rsidP="00920DE3">
      <w:pPr>
        <w:spacing w:after="0" w:line="240" w:lineRule="auto"/>
      </w:pPr>
      <w:r>
        <w:separator/>
      </w:r>
    </w:p>
  </w:endnote>
  <w:endnote w:type="continuationSeparator" w:id="0">
    <w:p w:rsidR="003449EE" w:rsidRDefault="003449E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9EE" w:rsidRDefault="003449EE" w:rsidP="00920DE3">
      <w:pPr>
        <w:spacing w:after="0" w:line="240" w:lineRule="auto"/>
      </w:pPr>
      <w:r>
        <w:separator/>
      </w:r>
    </w:p>
  </w:footnote>
  <w:footnote w:type="continuationSeparator" w:id="0">
    <w:p w:rsidR="003449EE" w:rsidRDefault="003449E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9EE"/>
    <w:rsid w:val="00120749"/>
    <w:rsid w:val="003449E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449E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3449E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2014-02-09T21:09:00Z</dcterms:created>
  <dcterms:modified xsi:type="dcterms:W3CDTF">2014-02-09T21:10:00Z</dcterms:modified>
</cp:coreProperties>
</file>